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434" w:rsidRPr="00AD6BDC" w:rsidRDefault="00144434" w:rsidP="00713531">
      <w:pPr>
        <w:widowControl w:val="0"/>
        <w:autoSpaceDE w:val="0"/>
        <w:autoSpaceDN w:val="0"/>
        <w:adjustRightInd w:val="0"/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  <w:r w:rsidRPr="00AD6BDC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№ 1</w:t>
      </w:r>
    </w:p>
    <w:p w:rsidR="00144434" w:rsidRDefault="00144434" w:rsidP="00713531">
      <w:pPr>
        <w:widowControl w:val="0"/>
        <w:autoSpaceDE w:val="0"/>
        <w:autoSpaceDN w:val="0"/>
        <w:adjustRightInd w:val="0"/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  <w:r w:rsidRPr="00AD6BDC">
        <w:rPr>
          <w:rFonts w:ascii="Times New Roman" w:hAnsi="Times New Roman"/>
          <w:sz w:val="28"/>
          <w:szCs w:val="28"/>
        </w:rPr>
        <w:t>к Положению о порядке ведения</w:t>
      </w:r>
    </w:p>
    <w:p w:rsidR="00144434" w:rsidRDefault="00144434" w:rsidP="00713531">
      <w:pPr>
        <w:widowControl w:val="0"/>
        <w:autoSpaceDE w:val="0"/>
        <w:autoSpaceDN w:val="0"/>
        <w:adjustRightInd w:val="0"/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  <w:r w:rsidRPr="00AD6BDC">
        <w:rPr>
          <w:rFonts w:ascii="Times New Roman" w:hAnsi="Times New Roman"/>
          <w:sz w:val="28"/>
          <w:szCs w:val="28"/>
        </w:rPr>
        <w:t>реестра расходных обязательств</w:t>
      </w:r>
    </w:p>
    <w:p w:rsidR="00144434" w:rsidRDefault="00144434" w:rsidP="00713531">
      <w:pPr>
        <w:widowControl w:val="0"/>
        <w:autoSpaceDE w:val="0"/>
        <w:autoSpaceDN w:val="0"/>
        <w:adjustRightInd w:val="0"/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144434" w:rsidRPr="00AD6BDC" w:rsidRDefault="00144434" w:rsidP="00713531">
      <w:pPr>
        <w:widowControl w:val="0"/>
        <w:autoSpaceDE w:val="0"/>
        <w:autoSpaceDN w:val="0"/>
        <w:adjustRightInd w:val="0"/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Северский район</w:t>
      </w:r>
    </w:p>
    <w:p w:rsidR="00144434" w:rsidRDefault="00144434" w:rsidP="008C6E0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ar89"/>
      <w:bookmarkEnd w:id="0"/>
    </w:p>
    <w:p w:rsidR="00144434" w:rsidRDefault="00144434" w:rsidP="005651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40B3A">
        <w:rPr>
          <w:rFonts w:ascii="Times New Roman" w:hAnsi="Times New Roman" w:cs="Times New Roman"/>
          <w:sz w:val="28"/>
          <w:szCs w:val="28"/>
        </w:rPr>
        <w:t>РЕЕСТР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4434" w:rsidRPr="00540B3A" w:rsidRDefault="00144434" w:rsidP="005651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40B3A">
        <w:rPr>
          <w:rFonts w:ascii="Times New Roman" w:hAnsi="Times New Roman" w:cs="Times New Roman"/>
          <w:sz w:val="28"/>
          <w:szCs w:val="28"/>
        </w:rPr>
        <w:t xml:space="preserve">расходных обязательств </w:t>
      </w:r>
    </w:p>
    <w:p w:rsidR="00144434" w:rsidRDefault="00144434" w:rsidP="008C6E0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40B3A">
        <w:rPr>
          <w:rFonts w:ascii="Times New Roman" w:hAnsi="Times New Roman" w:cs="Times New Roman"/>
          <w:sz w:val="28"/>
          <w:szCs w:val="28"/>
        </w:rPr>
        <w:t xml:space="preserve">к проекту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540B3A">
        <w:rPr>
          <w:rFonts w:ascii="Times New Roman" w:hAnsi="Times New Roman" w:cs="Times New Roman"/>
          <w:sz w:val="28"/>
          <w:szCs w:val="28"/>
        </w:rPr>
        <w:t>бюджета на очередной финансовый год (очередной финансовый год и на плановый период)</w:t>
      </w:r>
    </w:p>
    <w:tbl>
      <w:tblPr>
        <w:tblpPr w:leftFromText="180" w:rightFromText="180" w:vertAnchor="text" w:horzAnchor="margin" w:tblpX="-134" w:tblpY="87"/>
        <w:tblW w:w="15392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1099"/>
        <w:gridCol w:w="103"/>
        <w:gridCol w:w="948"/>
        <w:gridCol w:w="41"/>
        <w:gridCol w:w="7"/>
        <w:gridCol w:w="1100"/>
        <w:gridCol w:w="29"/>
        <w:gridCol w:w="1248"/>
        <w:gridCol w:w="101"/>
        <w:gridCol w:w="821"/>
        <w:gridCol w:w="669"/>
        <w:gridCol w:w="430"/>
        <w:gridCol w:w="1100"/>
        <w:gridCol w:w="29"/>
        <w:gridCol w:w="922"/>
        <w:gridCol w:w="148"/>
        <w:gridCol w:w="773"/>
        <w:gridCol w:w="326"/>
        <w:gridCol w:w="666"/>
        <w:gridCol w:w="434"/>
        <w:gridCol w:w="417"/>
        <w:gridCol w:w="682"/>
        <w:gridCol w:w="239"/>
        <w:gridCol w:w="861"/>
        <w:gridCol w:w="73"/>
        <w:gridCol w:w="1134"/>
        <w:gridCol w:w="75"/>
        <w:gridCol w:w="917"/>
      </w:tblGrid>
      <w:tr w:rsidR="00144434" w:rsidRPr="00C2159B" w:rsidTr="003C2185">
        <w:trPr>
          <w:trHeight w:val="989"/>
          <w:tblCellSpacing w:w="5" w:type="nil"/>
        </w:trPr>
        <w:tc>
          <w:tcPr>
            <w:tcW w:w="12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 xml:space="preserve">Код 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главного   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br/>
              <w:t>распор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дителя бюдже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 xml:space="preserve">ных средств </w:t>
            </w:r>
          </w:p>
        </w:tc>
        <w:tc>
          <w:tcPr>
            <w:tcW w:w="9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Код     расхо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ного  обяз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 xml:space="preserve">тельства 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Наимен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вание расхо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ного об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зательс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ва</w:t>
            </w:r>
          </w:p>
        </w:tc>
        <w:tc>
          <w:tcPr>
            <w:tcW w:w="43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Правовое основание финансового обесп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 xml:space="preserve">чения и расходования средств </w:t>
            </w:r>
          </w:p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(нормативные правовые акты, договоры, соглашения)</w:t>
            </w:r>
          </w:p>
        </w:tc>
        <w:tc>
          <w:tcPr>
            <w:tcW w:w="3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 xml:space="preserve">Код бюджетной    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br/>
              <w:t>классификации</w:t>
            </w:r>
          </w:p>
        </w:tc>
        <w:tc>
          <w:tcPr>
            <w:tcW w:w="39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Объем бюджетных ассигнований,                 тыс. рублей</w:t>
            </w:r>
          </w:p>
        </w:tc>
      </w:tr>
      <w:tr w:rsidR="00144434" w:rsidRPr="00C2159B" w:rsidTr="003C2185">
        <w:trPr>
          <w:trHeight w:val="1614"/>
          <w:tblCellSpacing w:w="5" w:type="nil"/>
        </w:trPr>
        <w:tc>
          <w:tcPr>
            <w:tcW w:w="12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 xml:space="preserve">Реквизиты </w:t>
            </w:r>
          </w:p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 xml:space="preserve">Раздел, под-раздел, глава, статья, часть, пункт, </w:t>
            </w:r>
          </w:p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 xml:space="preserve"> подпункт, абзац 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884588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 xml:space="preserve">Дата    </w:t>
            </w:r>
          </w:p>
          <w:p w:rsidR="00144434" w:rsidRPr="00C2159B" w:rsidRDefault="00144434" w:rsidP="00884588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вступления в силу,</w:t>
            </w:r>
          </w:p>
          <w:p w:rsidR="00144434" w:rsidRPr="00C2159B" w:rsidRDefault="00144434" w:rsidP="00884588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срок действия</w:t>
            </w:r>
          </w:p>
        </w:tc>
        <w:tc>
          <w:tcPr>
            <w:tcW w:w="9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ind w:left="-500" w:firstLine="50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44434" w:rsidRPr="00C2159B" w:rsidRDefault="00144434" w:rsidP="00F26364">
            <w:pPr>
              <w:pStyle w:val="ConsPlusCell"/>
              <w:ind w:left="-500" w:firstLine="50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44434" w:rsidRPr="00C2159B" w:rsidRDefault="00144434" w:rsidP="00F26364">
            <w:pPr>
              <w:pStyle w:val="ConsPlusCell"/>
              <w:ind w:left="-500" w:firstLine="500"/>
              <w:jc w:val="center"/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</w:pP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Рз</w:t>
            </w:r>
            <w:r w:rsidRPr="00C2159B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1</w:t>
            </w:r>
          </w:p>
        </w:tc>
        <w:tc>
          <w:tcPr>
            <w:tcW w:w="9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Пр</w:t>
            </w:r>
            <w:r w:rsidRPr="00C2159B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КЦСР</w:t>
            </w:r>
            <w:r w:rsidRPr="00C2159B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3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КВР</w:t>
            </w:r>
            <w:r w:rsidRPr="00C2159B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4</w:t>
            </w:r>
          </w:p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тек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щий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br/>
              <w:t>фина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 xml:space="preserve">совый год  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br/>
              <w:t>(план)</w:t>
            </w:r>
          </w:p>
        </w:tc>
        <w:tc>
          <w:tcPr>
            <w:tcW w:w="9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оч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редной фина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совый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первый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 год пл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нового периода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второй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 год план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вого периода</w:t>
            </w:r>
          </w:p>
        </w:tc>
      </w:tr>
      <w:tr w:rsidR="00144434" w:rsidRPr="00C2159B" w:rsidTr="003C2185">
        <w:trPr>
          <w:trHeight w:val="187"/>
          <w:tblCellSpacing w:w="5" w:type="nil"/>
        </w:trPr>
        <w:tc>
          <w:tcPr>
            <w:tcW w:w="12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ind w:left="-500" w:firstLine="5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144434" w:rsidRPr="00C2159B" w:rsidTr="003C2185">
        <w:trPr>
          <w:trHeight w:val="234"/>
          <w:tblCellSpacing w:w="5" w:type="nil"/>
        </w:trPr>
        <w:tc>
          <w:tcPr>
            <w:tcW w:w="15392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" w:name="Par111"/>
            <w:bookmarkEnd w:id="1"/>
            <w:r w:rsidRPr="00C2159B">
              <w:rPr>
                <w:rFonts w:ascii="Times New Roman" w:hAnsi="Times New Roman" w:cs="Times New Roman"/>
                <w:sz w:val="24"/>
                <w:szCs w:val="24"/>
              </w:rPr>
              <w:t xml:space="preserve">Раздел 1. </w:t>
            </w:r>
            <w:r w:rsidRPr="00BD08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Расходные обязательства, возникшие  в  результате принятия  нормативных правовых актов  муниципального района, заключения дог</w:t>
            </w:r>
            <w:r w:rsidRPr="00BD08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</w:t>
            </w:r>
            <w:r w:rsidRPr="00BD08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воров (соглашений)  в рамках  реализации  вопросов местного значения муниципального района</w:t>
            </w:r>
          </w:p>
        </w:tc>
      </w:tr>
      <w:tr w:rsidR="00144434" w:rsidRPr="00C2159B" w:rsidTr="003C2185">
        <w:trPr>
          <w:trHeight w:val="54"/>
          <w:tblCellSpacing w:w="5" w:type="nil"/>
        </w:trPr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144434" w:rsidRPr="00C2159B" w:rsidTr="003C2185">
        <w:trPr>
          <w:trHeight w:val="54"/>
          <w:tblCellSpacing w:w="5" w:type="nil"/>
        </w:trPr>
        <w:tc>
          <w:tcPr>
            <w:tcW w:w="12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116"/>
            <w:bookmarkEnd w:id="2"/>
          </w:p>
        </w:tc>
        <w:tc>
          <w:tcPr>
            <w:tcW w:w="9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434" w:rsidRPr="00C2159B" w:rsidTr="003C2185">
        <w:trPr>
          <w:trHeight w:val="250"/>
          <w:tblCellSpacing w:w="5" w:type="nil"/>
        </w:trPr>
        <w:tc>
          <w:tcPr>
            <w:tcW w:w="1539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ar121"/>
            <w:bookmarkEnd w:id="3"/>
            <w:r w:rsidRPr="00C2159B">
              <w:rPr>
                <w:rFonts w:ascii="Times New Roman" w:hAnsi="Times New Roman" w:cs="Times New Roman"/>
                <w:sz w:val="24"/>
                <w:szCs w:val="24"/>
              </w:rPr>
              <w:t xml:space="preserve">Раздел 2. </w:t>
            </w:r>
            <w:r w:rsidRPr="00BD08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Расходные обязательства, возникшие  в результате принятия нормативных правовых актов  муниципального района, заключения  догов</w:t>
            </w:r>
            <w:r w:rsidRPr="00BD08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</w:t>
            </w:r>
            <w:r w:rsidRPr="00BD08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ров (соглашений)  в рамках  реализации   полномочий органов местного самоуправления муниципального района по решению вопросов местного значения муниципального района</w:t>
            </w:r>
          </w:p>
        </w:tc>
      </w:tr>
      <w:tr w:rsidR="00144434" w:rsidRPr="00C2159B" w:rsidTr="003C2185">
        <w:trPr>
          <w:trHeight w:val="250"/>
          <w:tblCellSpacing w:w="5" w:type="nil"/>
        </w:trPr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434" w:rsidRPr="00C2159B" w:rsidTr="003C2185">
        <w:trPr>
          <w:trHeight w:val="250"/>
          <w:tblCellSpacing w:w="5" w:type="nil"/>
        </w:trPr>
        <w:tc>
          <w:tcPr>
            <w:tcW w:w="1539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 xml:space="preserve">Раздел 3. </w:t>
            </w:r>
            <w:r w:rsidRPr="00BD08EC">
              <w:rPr>
                <w:rFonts w:ascii="Times New Roman" w:hAnsi="Times New Roman"/>
                <w:spacing w:val="2"/>
                <w:sz w:val="24"/>
                <w:szCs w:val="24"/>
              </w:rPr>
              <w:t>Расходные обязательства, возникшие  в результате принятия нормативных правовых актов  муниципального района, заключения дог</w:t>
            </w:r>
            <w:r w:rsidRPr="00BD08EC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BD08EC">
              <w:rPr>
                <w:rFonts w:ascii="Times New Roman" w:hAnsi="Times New Roman"/>
                <w:spacing w:val="2"/>
                <w:sz w:val="24"/>
                <w:szCs w:val="24"/>
              </w:rPr>
              <w:t>воров (соглашений)   в рамках реализации  органами местного самоуправления муниципального района  прав  на решение вопросов, не отнесе</w:t>
            </w:r>
            <w:r w:rsidRPr="00BD08EC">
              <w:rPr>
                <w:rFonts w:ascii="Times New Roman" w:hAnsi="Times New Roman"/>
                <w:spacing w:val="2"/>
                <w:sz w:val="24"/>
                <w:szCs w:val="24"/>
              </w:rPr>
              <w:t>н</w:t>
            </w:r>
            <w:r w:rsidRPr="00BD08EC">
              <w:rPr>
                <w:rFonts w:ascii="Times New Roman" w:hAnsi="Times New Roman"/>
                <w:spacing w:val="2"/>
                <w:sz w:val="24"/>
                <w:szCs w:val="24"/>
              </w:rPr>
              <w:t>ных к вопросам местного значения муниципального района</w:t>
            </w:r>
          </w:p>
        </w:tc>
      </w:tr>
      <w:tr w:rsidR="00144434" w:rsidRPr="00C2159B" w:rsidTr="003C2185">
        <w:trPr>
          <w:trHeight w:val="250"/>
          <w:tblCellSpacing w:w="5" w:type="nil"/>
        </w:trPr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434" w:rsidRPr="00C2159B" w:rsidTr="003C2185">
        <w:trPr>
          <w:trHeight w:val="250"/>
          <w:tblCellSpacing w:w="5" w:type="nil"/>
        </w:trPr>
        <w:tc>
          <w:tcPr>
            <w:tcW w:w="1539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 xml:space="preserve">Раздел 4. </w:t>
            </w:r>
            <w:r w:rsidRPr="00BD08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Расходные обязательства, возникшие  в  результате принятия   нормативных правовых актов муниципального района, заключения дог</w:t>
            </w:r>
            <w:r w:rsidRPr="00BD08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</w:t>
            </w:r>
            <w:r w:rsidRPr="00BD08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воров (соглашений)   в рамках реализации   органами местного самоуправления муниципального района отдельных государственных полномочий, переданных  органами государственной власти  Российской Федерации  и (или) органами государственной власти  субъекта Российской Федерации</w:t>
            </w:r>
          </w:p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434" w:rsidRPr="00C2159B" w:rsidTr="003C2185">
        <w:trPr>
          <w:trHeight w:val="250"/>
          <w:tblCellSpacing w:w="5" w:type="nil"/>
        </w:trPr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434" w:rsidRPr="00C2159B" w:rsidTr="003C2185">
        <w:trPr>
          <w:trHeight w:val="250"/>
          <w:tblCellSpacing w:w="5" w:type="nil"/>
        </w:trPr>
        <w:tc>
          <w:tcPr>
            <w:tcW w:w="1539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5. </w:t>
            </w:r>
            <w:r w:rsidRPr="003C2185">
              <w:rPr>
                <w:rFonts w:ascii="Times New Roman" w:hAnsi="Times New Roman"/>
                <w:spacing w:val="2"/>
                <w:sz w:val="24"/>
                <w:szCs w:val="24"/>
              </w:rPr>
              <w:t>Расходные обязательства, возникшие в результате принятия  нормативных правовых актов  муниципального района, заключения с</w:t>
            </w:r>
            <w:r w:rsidRPr="003C2185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3C2185">
              <w:rPr>
                <w:rFonts w:ascii="Times New Roman" w:hAnsi="Times New Roman"/>
                <w:spacing w:val="2"/>
                <w:sz w:val="24"/>
                <w:szCs w:val="24"/>
              </w:rPr>
              <w:t>глашений, предусматривающих предоставление межбюджетных трансфертов из бюджета муниципального района другим бюджетам бюджетной системы Российской Федерации</w:t>
            </w:r>
          </w:p>
        </w:tc>
      </w:tr>
      <w:tr w:rsidR="00144434" w:rsidRPr="00C2159B" w:rsidTr="003C2185">
        <w:trPr>
          <w:trHeight w:val="250"/>
          <w:tblCellSpacing w:w="5" w:type="nil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434" w:rsidRPr="00C2159B" w:rsidTr="003C2185">
        <w:trPr>
          <w:trHeight w:val="250"/>
          <w:tblCellSpacing w:w="5" w:type="nil"/>
        </w:trPr>
        <w:tc>
          <w:tcPr>
            <w:tcW w:w="1539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6159A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</w:t>
            </w:r>
            <w:r w:rsidRPr="003C2185">
              <w:rPr>
                <w:rFonts w:ascii="Times New Roman" w:hAnsi="Times New Roman"/>
                <w:spacing w:val="2"/>
                <w:sz w:val="24"/>
                <w:szCs w:val="24"/>
              </w:rPr>
              <w:t>Расходные обязательства бюджета поселений, переданные на исполнение в бюджет муниципального района</w:t>
            </w:r>
            <w:r w:rsidRPr="003C21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4434" w:rsidRPr="00C2159B" w:rsidTr="003C2185">
        <w:trPr>
          <w:trHeight w:val="250"/>
          <w:tblCellSpacing w:w="5" w:type="nil"/>
        </w:trPr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F263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4434" w:rsidRDefault="00144434" w:rsidP="00A33D96">
      <w:pPr>
        <w:pStyle w:val="ListParagraph"/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</w:p>
    <w:p w:rsidR="00144434" w:rsidRPr="008068AE" w:rsidRDefault="00144434" w:rsidP="00A33D96">
      <w:pPr>
        <w:pStyle w:val="ListParagraph"/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2B5A00"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Код раздела классификации расходов бюджетов, по которому предусматриваются бюджетные ассиг</w:t>
      </w:r>
      <w:r w:rsidRPr="008068AE">
        <w:rPr>
          <w:rFonts w:ascii="Times New Roman" w:hAnsi="Times New Roman"/>
          <w:sz w:val="28"/>
          <w:szCs w:val="28"/>
        </w:rPr>
        <w:t>нования на и</w:t>
      </w:r>
      <w:r w:rsidRPr="008068AE">
        <w:rPr>
          <w:rFonts w:ascii="Times New Roman" w:hAnsi="Times New Roman"/>
          <w:sz w:val="28"/>
          <w:szCs w:val="28"/>
        </w:rPr>
        <w:t>с</w:t>
      </w:r>
      <w:r w:rsidRPr="008068AE">
        <w:rPr>
          <w:rFonts w:ascii="Times New Roman" w:hAnsi="Times New Roman"/>
          <w:sz w:val="28"/>
          <w:szCs w:val="28"/>
        </w:rPr>
        <w:t>полн</w:t>
      </w:r>
      <w:r w:rsidRPr="008068AE">
        <w:rPr>
          <w:rFonts w:ascii="Times New Roman" w:hAnsi="Times New Roman"/>
          <w:sz w:val="28"/>
          <w:szCs w:val="28"/>
        </w:rPr>
        <w:t>е</w:t>
      </w:r>
      <w:r w:rsidRPr="008068AE">
        <w:rPr>
          <w:rFonts w:ascii="Times New Roman" w:hAnsi="Times New Roman"/>
          <w:sz w:val="28"/>
          <w:szCs w:val="28"/>
        </w:rPr>
        <w:t>ние расходного обязательства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Северский район;</w:t>
      </w:r>
    </w:p>
    <w:p w:rsidR="00144434" w:rsidRDefault="00144434" w:rsidP="00A33D96">
      <w:pPr>
        <w:pStyle w:val="ListParagraph"/>
        <w:widowControl w:val="0"/>
        <w:tabs>
          <w:tab w:val="left" w:pos="-142"/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B5A00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Код подраздела классификации расходов бюджетов, по которому предусматриваются бюджетные ассигнования на исполнение расходного обязательства</w:t>
      </w:r>
      <w:r w:rsidRPr="004661B8"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 Северский район;</w:t>
      </w:r>
    </w:p>
    <w:p w:rsidR="00144434" w:rsidRDefault="00144434" w:rsidP="00A33D96">
      <w:pPr>
        <w:pStyle w:val="ListParagraph"/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B5A00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>Код целевой статьи расходов классификации расходов бюджетов, по которой предусматриваются бюджетные 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сигнов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 на исполнение расходного обязательства</w:t>
      </w:r>
      <w:r w:rsidRPr="004661B8"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 Северский район;</w:t>
      </w:r>
    </w:p>
    <w:p w:rsidR="00144434" w:rsidRDefault="00144434" w:rsidP="00A33D96">
      <w:pPr>
        <w:pStyle w:val="ListParagraph"/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B5A00">
        <w:rPr>
          <w:rFonts w:ascii="Times New Roman" w:hAnsi="Times New Roman"/>
          <w:sz w:val="28"/>
          <w:szCs w:val="28"/>
          <w:vertAlign w:val="superscript"/>
        </w:rPr>
        <w:t>4</w:t>
      </w:r>
      <w:r>
        <w:rPr>
          <w:rFonts w:ascii="Times New Roman" w:hAnsi="Times New Roman"/>
          <w:sz w:val="28"/>
          <w:szCs w:val="28"/>
        </w:rPr>
        <w:t>Код вида расходов классификации расходов бюджетов, по которому предусматриваются бюджетные ассигнования на 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полнение расходного обязательства</w:t>
      </w:r>
      <w:r w:rsidRPr="004661B8"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 Северский район.</w:t>
      </w:r>
    </w:p>
    <w:p w:rsidR="00144434" w:rsidRDefault="00144434" w:rsidP="00A33D96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44434" w:rsidRPr="003619E9" w:rsidRDefault="00144434" w:rsidP="00A33D96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44434" w:rsidRDefault="00144434" w:rsidP="0000150C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144434" w:rsidRDefault="00144434" w:rsidP="0000150C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(начальник финансового управления)                                                                                                                               Д.С.Гостев</w:t>
      </w:r>
    </w:p>
    <w:p w:rsidR="00144434" w:rsidRDefault="00144434" w:rsidP="0000150C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4434" w:rsidRDefault="00144434" w:rsidP="0000150C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4434" w:rsidRDefault="00144434" w:rsidP="0000150C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4434" w:rsidRDefault="00144434" w:rsidP="0000150C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4434" w:rsidRDefault="00144434" w:rsidP="0000150C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4434" w:rsidRDefault="00144434" w:rsidP="0000150C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4434" w:rsidRDefault="00144434" w:rsidP="0000150C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4434" w:rsidRDefault="00144434" w:rsidP="0000150C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4434" w:rsidRPr="00F9320D" w:rsidRDefault="00144434" w:rsidP="0000150C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П</w:t>
      </w:r>
      <w:r w:rsidRPr="00F9320D">
        <w:rPr>
          <w:rFonts w:ascii="Times New Roman" w:hAnsi="Times New Roman"/>
          <w:sz w:val="28"/>
          <w:szCs w:val="28"/>
        </w:rPr>
        <w:t>РИЛОЖЕНИЕ</w:t>
      </w:r>
      <w:r>
        <w:rPr>
          <w:rFonts w:ascii="Times New Roman" w:hAnsi="Times New Roman"/>
          <w:sz w:val="28"/>
          <w:szCs w:val="28"/>
        </w:rPr>
        <w:t xml:space="preserve"> № 2</w:t>
      </w:r>
    </w:p>
    <w:p w:rsidR="00144434" w:rsidRPr="00F9320D" w:rsidRDefault="00144434" w:rsidP="00DD16D7">
      <w:pPr>
        <w:widowControl w:val="0"/>
        <w:autoSpaceDE w:val="0"/>
        <w:autoSpaceDN w:val="0"/>
        <w:adjustRightInd w:val="0"/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  <w:r w:rsidRPr="00F9320D">
        <w:rPr>
          <w:rFonts w:ascii="Times New Roman" w:hAnsi="Times New Roman"/>
          <w:sz w:val="28"/>
          <w:szCs w:val="28"/>
        </w:rPr>
        <w:t>к Положению о порядке ведения</w:t>
      </w:r>
    </w:p>
    <w:p w:rsidR="00144434" w:rsidRDefault="00144434" w:rsidP="00DD16D7">
      <w:pPr>
        <w:widowControl w:val="0"/>
        <w:autoSpaceDE w:val="0"/>
        <w:autoSpaceDN w:val="0"/>
        <w:adjustRightInd w:val="0"/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  <w:r w:rsidRPr="00AD6BDC">
        <w:rPr>
          <w:rFonts w:ascii="Times New Roman" w:hAnsi="Times New Roman"/>
          <w:sz w:val="28"/>
          <w:szCs w:val="28"/>
        </w:rPr>
        <w:t>реестра расходных обязательств</w:t>
      </w:r>
    </w:p>
    <w:p w:rsidR="00144434" w:rsidRDefault="00144434" w:rsidP="00DD16D7">
      <w:pPr>
        <w:widowControl w:val="0"/>
        <w:autoSpaceDE w:val="0"/>
        <w:autoSpaceDN w:val="0"/>
        <w:adjustRightInd w:val="0"/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144434" w:rsidRDefault="00144434" w:rsidP="00DD16D7">
      <w:pPr>
        <w:widowControl w:val="0"/>
        <w:autoSpaceDE w:val="0"/>
        <w:autoSpaceDN w:val="0"/>
        <w:adjustRightInd w:val="0"/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Северский район </w:t>
      </w:r>
    </w:p>
    <w:p w:rsidR="00144434" w:rsidRPr="003E2403" w:rsidRDefault="00144434" w:rsidP="003E24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4434" w:rsidRPr="00A33D96" w:rsidRDefault="00144434" w:rsidP="00E077F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33D96">
        <w:rPr>
          <w:rFonts w:ascii="Times New Roman" w:hAnsi="Times New Roman" w:cs="Times New Roman"/>
          <w:sz w:val="28"/>
          <w:szCs w:val="28"/>
        </w:rPr>
        <w:t>РЕЕСТР</w:t>
      </w:r>
    </w:p>
    <w:p w:rsidR="00144434" w:rsidRPr="00A33D96" w:rsidRDefault="00144434" w:rsidP="00E077F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33D96">
        <w:rPr>
          <w:rFonts w:ascii="Times New Roman" w:hAnsi="Times New Roman" w:cs="Times New Roman"/>
          <w:sz w:val="28"/>
          <w:szCs w:val="28"/>
        </w:rPr>
        <w:t xml:space="preserve">расходных обязательств главного распорядителя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A33D96">
        <w:rPr>
          <w:rFonts w:ascii="Times New Roman" w:hAnsi="Times New Roman" w:cs="Times New Roman"/>
          <w:sz w:val="28"/>
          <w:szCs w:val="28"/>
        </w:rPr>
        <w:t xml:space="preserve"> бюджета</w:t>
      </w:r>
    </w:p>
    <w:p w:rsidR="00144434" w:rsidRPr="00B42E73" w:rsidRDefault="00144434" w:rsidP="00E077F5">
      <w:pPr>
        <w:pStyle w:val="ConsPlusTitle"/>
        <w:tabs>
          <w:tab w:val="left" w:pos="7371"/>
          <w:tab w:val="left" w:pos="7513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horzAnchor="margin" w:tblpX="-134" w:tblpY="87"/>
        <w:tblW w:w="15378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959"/>
        <w:gridCol w:w="392"/>
        <w:gridCol w:w="568"/>
        <w:gridCol w:w="424"/>
        <w:gridCol w:w="535"/>
        <w:gridCol w:w="457"/>
        <w:gridCol w:w="503"/>
        <w:gridCol w:w="773"/>
        <w:gridCol w:w="186"/>
        <w:gridCol w:w="960"/>
        <w:gridCol w:w="324"/>
        <w:gridCol w:w="635"/>
        <w:gridCol w:w="730"/>
        <w:gridCol w:w="230"/>
        <w:gridCol w:w="340"/>
        <w:gridCol w:w="580"/>
        <w:gridCol w:w="40"/>
        <w:gridCol w:w="794"/>
        <w:gridCol w:w="165"/>
        <w:gridCol w:w="474"/>
        <w:gridCol w:w="486"/>
        <w:gridCol w:w="266"/>
        <w:gridCol w:w="25"/>
        <w:gridCol w:w="668"/>
        <w:gridCol w:w="62"/>
        <w:gridCol w:w="898"/>
        <w:gridCol w:w="75"/>
        <w:gridCol w:w="814"/>
        <w:gridCol w:w="70"/>
        <w:gridCol w:w="928"/>
        <w:gridCol w:w="25"/>
        <w:gridCol w:w="7"/>
        <w:gridCol w:w="960"/>
        <w:gridCol w:w="25"/>
      </w:tblGrid>
      <w:tr w:rsidR="00144434" w:rsidRPr="00C2159B" w:rsidTr="00934186">
        <w:trPr>
          <w:gridAfter w:val="1"/>
          <w:wAfter w:w="25" w:type="dxa"/>
          <w:trHeight w:val="676"/>
          <w:tblCellSpacing w:w="5" w:type="nil"/>
        </w:trPr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434" w:rsidRPr="00C2159B" w:rsidRDefault="00144434" w:rsidP="00537276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 xml:space="preserve">Код 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главного   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br/>
              <w:t>распоряд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теля бю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жетных средств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Код     расхо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ного обяз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 xml:space="preserve">тельства 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Наим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нование расхо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ного обяз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тельства</w:t>
            </w:r>
          </w:p>
        </w:tc>
        <w:tc>
          <w:tcPr>
            <w:tcW w:w="411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434" w:rsidRPr="00C2159B" w:rsidRDefault="00144434" w:rsidP="001A29A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 xml:space="preserve">Правовое основание финансового </w:t>
            </w:r>
          </w:p>
          <w:p w:rsidR="00144434" w:rsidRPr="00C2159B" w:rsidRDefault="00144434" w:rsidP="001A29A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4" w:name="_GoBack"/>
            <w:bookmarkEnd w:id="4"/>
            <w:r w:rsidRPr="00C2159B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обеспечения и расходования средств </w:t>
            </w:r>
          </w:p>
          <w:p w:rsidR="00144434" w:rsidRPr="00C2159B" w:rsidRDefault="00144434" w:rsidP="001A29A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 xml:space="preserve">(нормативные правовые акты, </w:t>
            </w:r>
          </w:p>
          <w:p w:rsidR="00144434" w:rsidRPr="00C2159B" w:rsidRDefault="00144434" w:rsidP="001A29A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договоры, соглашения)</w:t>
            </w:r>
          </w:p>
        </w:tc>
        <w:tc>
          <w:tcPr>
            <w:tcW w:w="26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 xml:space="preserve">Код бюджетной    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br/>
              <w:t>классификации</w:t>
            </w:r>
          </w:p>
        </w:tc>
        <w:tc>
          <w:tcPr>
            <w:tcW w:w="52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 xml:space="preserve">Объем бюджетных ассигнований, </w:t>
            </w:r>
          </w:p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тыс. рублей</w:t>
            </w:r>
          </w:p>
        </w:tc>
      </w:tr>
      <w:tr w:rsidR="00144434" w:rsidRPr="00C2159B" w:rsidTr="00934186">
        <w:trPr>
          <w:gridAfter w:val="1"/>
          <w:wAfter w:w="25" w:type="dxa"/>
          <w:trHeight w:val="666"/>
          <w:tblCellSpacing w:w="5" w:type="nil"/>
        </w:trPr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Реквизиты</w:t>
            </w:r>
          </w:p>
        </w:tc>
        <w:tc>
          <w:tcPr>
            <w:tcW w:w="14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2D6225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Раздел, под-раздел, гл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 xml:space="preserve">ва, статья, часть, пункт, </w:t>
            </w:r>
          </w:p>
          <w:p w:rsidR="00144434" w:rsidRPr="00C2159B" w:rsidRDefault="00144434" w:rsidP="002D6225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 xml:space="preserve"> подпункт, абзац</w: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2D6225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 xml:space="preserve">Дата    </w:t>
            </w:r>
          </w:p>
          <w:p w:rsidR="00144434" w:rsidRPr="00C2159B" w:rsidRDefault="00144434" w:rsidP="002D6225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вступления в силу,</w:t>
            </w:r>
          </w:p>
          <w:p w:rsidR="00144434" w:rsidRPr="00C2159B" w:rsidRDefault="00144434" w:rsidP="002D6225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срок дейс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вия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ind w:left="-500" w:firstLine="500"/>
              <w:jc w:val="center"/>
              <w:rPr>
                <w:rFonts w:ascii="Times New Roman" w:hAnsi="Times New Roman" w:cs="Times New Roman"/>
              </w:rPr>
            </w:pPr>
          </w:p>
          <w:p w:rsidR="00144434" w:rsidRPr="00C2159B" w:rsidRDefault="00144434" w:rsidP="00400DAC">
            <w:pPr>
              <w:pStyle w:val="ConsPlusCell"/>
              <w:ind w:left="-500" w:firstLine="500"/>
              <w:jc w:val="center"/>
              <w:rPr>
                <w:rFonts w:ascii="Times New Roman" w:hAnsi="Times New Roman" w:cs="Times New Roman"/>
              </w:rPr>
            </w:pPr>
          </w:p>
          <w:p w:rsidR="00144434" w:rsidRPr="00C2159B" w:rsidRDefault="00144434" w:rsidP="00400DAC">
            <w:pPr>
              <w:pStyle w:val="ConsPlusCell"/>
              <w:ind w:left="-500" w:firstLine="50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C2159B">
              <w:rPr>
                <w:rFonts w:ascii="Times New Roman" w:hAnsi="Times New Roman" w:cs="Times New Roman"/>
              </w:rPr>
              <w:t>Рз</w:t>
            </w:r>
            <w:r w:rsidRPr="00C2159B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2159B">
              <w:rPr>
                <w:rFonts w:ascii="Times New Roman" w:hAnsi="Times New Roman" w:cs="Times New Roman"/>
              </w:rPr>
              <w:t>Пр</w:t>
            </w:r>
            <w:r w:rsidRPr="00C2159B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8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2159B">
              <w:rPr>
                <w:rFonts w:ascii="Times New Roman" w:hAnsi="Times New Roman" w:cs="Times New Roman"/>
              </w:rPr>
              <w:t>КЦСР</w:t>
            </w:r>
            <w:r w:rsidRPr="00C2159B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63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2159B">
              <w:rPr>
                <w:rFonts w:ascii="Times New Roman" w:hAnsi="Times New Roman" w:cs="Times New Roman"/>
              </w:rPr>
              <w:t>КВР</w:t>
            </w:r>
            <w:r w:rsidRPr="00C2159B"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50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 xml:space="preserve">отчетный 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br/>
              <w:t>финансовый год</w:t>
            </w:r>
          </w:p>
        </w:tc>
        <w:tc>
          <w:tcPr>
            <w:tcW w:w="973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тек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щий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br/>
              <w:t>фина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 xml:space="preserve">совый год  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br/>
              <w:t>(план)</w:t>
            </w:r>
          </w:p>
        </w:tc>
        <w:tc>
          <w:tcPr>
            <w:tcW w:w="81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оч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ре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ной ф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на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совый год</w:t>
            </w:r>
          </w:p>
        </w:tc>
        <w:tc>
          <w:tcPr>
            <w:tcW w:w="998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первый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 год план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вого периода</w:t>
            </w:r>
          </w:p>
        </w:tc>
        <w:tc>
          <w:tcPr>
            <w:tcW w:w="992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второй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 год план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C2159B">
              <w:rPr>
                <w:rFonts w:ascii="Times New Roman" w:hAnsi="Times New Roman" w:cs="Times New Roman"/>
                <w:sz w:val="23"/>
                <w:szCs w:val="23"/>
              </w:rPr>
              <w:t>вого периода</w:t>
            </w:r>
          </w:p>
        </w:tc>
      </w:tr>
      <w:tr w:rsidR="00144434" w:rsidRPr="00C2159B" w:rsidTr="00934186">
        <w:trPr>
          <w:gridAfter w:val="1"/>
          <w:wAfter w:w="25" w:type="dxa"/>
          <w:trHeight w:val="833"/>
          <w:tblCellSpacing w:w="5" w:type="nil"/>
        </w:trPr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ind w:left="-500" w:firstLine="5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5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9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434" w:rsidRPr="00C2159B" w:rsidTr="00934186">
        <w:trPr>
          <w:gridAfter w:val="1"/>
          <w:wAfter w:w="25" w:type="dxa"/>
          <w:cantSplit/>
          <w:trHeight w:val="187"/>
          <w:tblCellSpacing w:w="5" w:type="nil"/>
        </w:trPr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ind w:left="-500" w:firstLine="5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7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144434" w:rsidRPr="00C2159B" w:rsidTr="00934186">
        <w:trPr>
          <w:gridAfter w:val="1"/>
          <w:wAfter w:w="25" w:type="dxa"/>
          <w:cantSplit/>
          <w:trHeight w:val="234"/>
          <w:tblCellSpacing w:w="5" w:type="nil"/>
        </w:trPr>
        <w:tc>
          <w:tcPr>
            <w:tcW w:w="15353" w:type="dxa"/>
            <w:gridSpan w:val="3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 xml:space="preserve">Раздел 1. </w:t>
            </w:r>
            <w:r w:rsidRPr="00BD08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Расходные обязательства, возникшие  в  результате принятия  нормативных правовых актов  муниципального района, заключения дог</w:t>
            </w:r>
            <w:r w:rsidRPr="00BD08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</w:t>
            </w:r>
            <w:r w:rsidRPr="00BD08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воров (соглашений)  в рамках  реализации  вопросов местного значения муниципального района</w:t>
            </w:r>
          </w:p>
        </w:tc>
      </w:tr>
      <w:tr w:rsidR="00144434" w:rsidRPr="00C2159B" w:rsidTr="00934186">
        <w:trPr>
          <w:trHeight w:val="234"/>
          <w:tblCellSpacing w:w="5" w:type="nil"/>
        </w:trPr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2159B"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2159B"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2159B"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2159B">
              <w:rPr>
                <w:rFonts w:ascii="Times New Roman" w:hAnsi="Times New Roman" w:cs="Times New Roman"/>
                <w:sz w:val="25"/>
                <w:szCs w:val="25"/>
              </w:rPr>
              <w:t>4</w:t>
            </w: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2159B">
              <w:rPr>
                <w:rFonts w:ascii="Times New Roman" w:hAnsi="Times New Roman" w:cs="Times New Roman"/>
                <w:sz w:val="25"/>
                <w:szCs w:val="25"/>
              </w:rPr>
              <w:t>5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2159B">
              <w:rPr>
                <w:rFonts w:ascii="Times New Roman" w:hAnsi="Times New Roman" w:cs="Times New Roman"/>
                <w:sz w:val="25"/>
                <w:szCs w:val="25"/>
              </w:rPr>
              <w:t>6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ind w:left="-500" w:firstLine="50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2159B">
              <w:rPr>
                <w:rFonts w:ascii="Times New Roman" w:hAnsi="Times New Roman" w:cs="Times New Roman"/>
                <w:sz w:val="25"/>
                <w:szCs w:val="25"/>
              </w:rPr>
              <w:t>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2159B">
              <w:rPr>
                <w:rFonts w:ascii="Times New Roman" w:hAnsi="Times New Roman" w:cs="Times New Roman"/>
                <w:sz w:val="25"/>
                <w:szCs w:val="25"/>
              </w:rPr>
              <w:t>8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2159B">
              <w:rPr>
                <w:rFonts w:ascii="Times New Roman" w:hAnsi="Times New Roman" w:cs="Times New Roman"/>
                <w:sz w:val="25"/>
                <w:szCs w:val="25"/>
              </w:rPr>
              <w:t>9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2159B">
              <w:rPr>
                <w:rFonts w:ascii="Times New Roman" w:hAnsi="Times New Roman" w:cs="Times New Roman"/>
                <w:sz w:val="25"/>
                <w:szCs w:val="25"/>
              </w:rPr>
              <w:t>10</w:t>
            </w:r>
          </w:p>
        </w:tc>
        <w:tc>
          <w:tcPr>
            <w:tcW w:w="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2159B">
              <w:rPr>
                <w:rFonts w:ascii="Times New Roman" w:hAnsi="Times New Roman" w:cs="Times New Roman"/>
                <w:sz w:val="25"/>
                <w:szCs w:val="25"/>
              </w:rPr>
              <w:t>11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2159B">
              <w:rPr>
                <w:rFonts w:ascii="Times New Roman" w:hAnsi="Times New Roman" w:cs="Times New Roman"/>
                <w:sz w:val="25"/>
                <w:szCs w:val="25"/>
              </w:rPr>
              <w:t>12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2159B">
              <w:rPr>
                <w:rFonts w:ascii="Times New Roman" w:hAnsi="Times New Roman" w:cs="Times New Roman"/>
                <w:sz w:val="25"/>
                <w:szCs w:val="25"/>
              </w:rPr>
              <w:t>13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2159B">
              <w:rPr>
                <w:rFonts w:ascii="Times New Roman" w:hAnsi="Times New Roman" w:cs="Times New Roman"/>
                <w:sz w:val="25"/>
                <w:szCs w:val="25"/>
              </w:rPr>
              <w:t>14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2159B">
              <w:rPr>
                <w:rFonts w:ascii="Times New Roman" w:hAnsi="Times New Roman" w:cs="Times New Roman"/>
                <w:sz w:val="25"/>
                <w:szCs w:val="25"/>
              </w:rPr>
              <w:t>15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2159B">
              <w:rPr>
                <w:rFonts w:ascii="Times New Roman" w:hAnsi="Times New Roman" w:cs="Times New Roman"/>
                <w:sz w:val="25"/>
                <w:szCs w:val="25"/>
              </w:rPr>
              <w:t>16</w:t>
            </w:r>
          </w:p>
        </w:tc>
      </w:tr>
      <w:tr w:rsidR="00144434" w:rsidRPr="00C2159B" w:rsidTr="00934186">
        <w:trPr>
          <w:trHeight w:val="234"/>
          <w:tblCellSpacing w:w="5" w:type="nil"/>
        </w:trPr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144434" w:rsidRPr="00C2159B" w:rsidTr="00934186">
        <w:trPr>
          <w:gridAfter w:val="1"/>
          <w:wAfter w:w="25" w:type="dxa"/>
          <w:trHeight w:val="250"/>
          <w:tblCellSpacing w:w="5" w:type="nil"/>
        </w:trPr>
        <w:tc>
          <w:tcPr>
            <w:tcW w:w="15353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 xml:space="preserve">Раздел 2. </w:t>
            </w:r>
            <w:r w:rsidRPr="00BD08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Расходные обязательства, возникшие  в результате принятия нормативных правовых актов  муниципального района, заключения  догов</w:t>
            </w:r>
            <w:r w:rsidRPr="00BD08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</w:t>
            </w:r>
            <w:r w:rsidRPr="00BD08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ров (соглашений)  в рамках  реализации   полномочий органов местного самоуправления муниципального района по решению вопросов местного значения муниципального района</w:t>
            </w:r>
          </w:p>
        </w:tc>
      </w:tr>
      <w:tr w:rsidR="00144434" w:rsidRPr="00C2159B" w:rsidTr="00934186">
        <w:trPr>
          <w:trHeight w:val="250"/>
          <w:tblCellSpacing w:w="5" w:type="nil"/>
        </w:trPr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434" w:rsidRPr="00C2159B" w:rsidTr="00934186">
        <w:trPr>
          <w:gridAfter w:val="1"/>
          <w:wAfter w:w="25" w:type="dxa"/>
          <w:trHeight w:val="250"/>
          <w:tblCellSpacing w:w="5" w:type="nil"/>
        </w:trPr>
        <w:tc>
          <w:tcPr>
            <w:tcW w:w="15353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 xml:space="preserve">Раздел 3. </w:t>
            </w:r>
            <w:r w:rsidRPr="00BD08EC">
              <w:rPr>
                <w:rFonts w:ascii="Times New Roman" w:hAnsi="Times New Roman"/>
                <w:spacing w:val="2"/>
                <w:sz w:val="24"/>
                <w:szCs w:val="24"/>
              </w:rPr>
              <w:t>Расходные обязательства, возникшие  в результате принятия нормативных правовых актов  муниципального района, заключения дог</w:t>
            </w:r>
            <w:r w:rsidRPr="00BD08EC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BD08EC">
              <w:rPr>
                <w:rFonts w:ascii="Times New Roman" w:hAnsi="Times New Roman"/>
                <w:spacing w:val="2"/>
                <w:sz w:val="24"/>
                <w:szCs w:val="24"/>
              </w:rPr>
              <w:t>воров (соглашений)   в рамках реализации  органами местного самоуправления муниципального района  прав  на решение вопросов, не отнесе</w:t>
            </w:r>
            <w:r w:rsidRPr="00BD08EC">
              <w:rPr>
                <w:rFonts w:ascii="Times New Roman" w:hAnsi="Times New Roman"/>
                <w:spacing w:val="2"/>
                <w:sz w:val="24"/>
                <w:szCs w:val="24"/>
              </w:rPr>
              <w:t>н</w:t>
            </w:r>
            <w:r w:rsidRPr="00BD08EC">
              <w:rPr>
                <w:rFonts w:ascii="Times New Roman" w:hAnsi="Times New Roman"/>
                <w:spacing w:val="2"/>
                <w:sz w:val="24"/>
                <w:szCs w:val="24"/>
              </w:rPr>
              <w:t>ных к вопросам местного значения муниципального района</w:t>
            </w:r>
          </w:p>
        </w:tc>
      </w:tr>
      <w:tr w:rsidR="00144434" w:rsidRPr="00C2159B" w:rsidTr="00934186">
        <w:trPr>
          <w:trHeight w:val="250"/>
          <w:tblCellSpacing w:w="5" w:type="nil"/>
        </w:trPr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434" w:rsidRPr="00C2159B" w:rsidTr="00934186">
        <w:trPr>
          <w:gridAfter w:val="1"/>
          <w:wAfter w:w="25" w:type="dxa"/>
          <w:trHeight w:val="250"/>
          <w:tblCellSpacing w:w="5" w:type="nil"/>
        </w:trPr>
        <w:tc>
          <w:tcPr>
            <w:tcW w:w="15353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 xml:space="preserve">Раздел 4. </w:t>
            </w:r>
            <w:r w:rsidRPr="00BD08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Расходные обязательства, возникшие  в  результате принятия   нормативных правовых актов муниципального района, заключения дог</w:t>
            </w:r>
            <w:r w:rsidRPr="00BD08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</w:t>
            </w:r>
            <w:r w:rsidRPr="00BD08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воров (соглашений)   в рамках реализации   органами местного самоуправления муниципального района отдельных государственных полномочий, переданных  органами государственной власти  Российской Федерации  и (или) органами государственной власти  субъекта Российской Федер</w:t>
            </w:r>
            <w:r w:rsidRPr="00BD08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</w:t>
            </w:r>
            <w:r w:rsidRPr="00BD08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ции</w:t>
            </w:r>
          </w:p>
        </w:tc>
      </w:tr>
      <w:tr w:rsidR="00144434" w:rsidRPr="00C2159B" w:rsidTr="00934186">
        <w:trPr>
          <w:trHeight w:val="250"/>
          <w:tblCellSpacing w:w="5" w:type="nil"/>
        </w:trPr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434" w:rsidRPr="00C2159B" w:rsidTr="00934186">
        <w:trPr>
          <w:gridAfter w:val="1"/>
          <w:wAfter w:w="25" w:type="dxa"/>
          <w:trHeight w:val="250"/>
          <w:tblCellSpacing w:w="5" w:type="nil"/>
        </w:trPr>
        <w:tc>
          <w:tcPr>
            <w:tcW w:w="15353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5. </w:t>
            </w:r>
            <w:r w:rsidRPr="003C2185">
              <w:rPr>
                <w:rFonts w:ascii="Times New Roman" w:hAnsi="Times New Roman"/>
                <w:spacing w:val="2"/>
                <w:sz w:val="24"/>
                <w:szCs w:val="24"/>
              </w:rPr>
              <w:t>Расходные обязательства, возникшие в результате принятия  нормативных правовых актов  муниципального района, заключения с</w:t>
            </w:r>
            <w:r w:rsidRPr="003C2185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3C2185">
              <w:rPr>
                <w:rFonts w:ascii="Times New Roman" w:hAnsi="Times New Roman"/>
                <w:spacing w:val="2"/>
                <w:sz w:val="24"/>
                <w:szCs w:val="24"/>
              </w:rPr>
              <w:t>глашений, предусматривающих предоставление межбюджетных трансфертов из бюджета муниципального района другим бюджетам бюджетной системы Российской Федерации</w:t>
            </w:r>
          </w:p>
        </w:tc>
      </w:tr>
      <w:tr w:rsidR="00144434" w:rsidRPr="00C2159B" w:rsidTr="00397F7B">
        <w:trPr>
          <w:gridAfter w:val="1"/>
          <w:wAfter w:w="25" w:type="dxa"/>
          <w:trHeight w:val="250"/>
          <w:tblCellSpacing w:w="5" w:type="nil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434" w:rsidRPr="00C2159B" w:rsidTr="00934186">
        <w:trPr>
          <w:gridAfter w:val="1"/>
          <w:wAfter w:w="25" w:type="dxa"/>
          <w:trHeight w:val="250"/>
          <w:tblCellSpacing w:w="5" w:type="nil"/>
        </w:trPr>
        <w:tc>
          <w:tcPr>
            <w:tcW w:w="15353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2159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6159A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</w:t>
            </w:r>
            <w:r w:rsidRPr="003C2185">
              <w:rPr>
                <w:rFonts w:ascii="Times New Roman" w:hAnsi="Times New Roman"/>
                <w:spacing w:val="2"/>
                <w:sz w:val="24"/>
                <w:szCs w:val="24"/>
              </w:rPr>
              <w:t>Расходные обязательства бюджета поселений, переданные на исполнение в бюджет муниципального района</w:t>
            </w:r>
            <w:r w:rsidRPr="003C21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4434" w:rsidRPr="00C2159B" w:rsidTr="00934186">
        <w:trPr>
          <w:trHeight w:val="250"/>
          <w:tblCellSpacing w:w="5" w:type="nil"/>
        </w:trPr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434" w:rsidRPr="00C2159B" w:rsidTr="00934186">
        <w:trPr>
          <w:gridAfter w:val="1"/>
          <w:wAfter w:w="25" w:type="dxa"/>
          <w:trHeight w:val="250"/>
          <w:tblCellSpacing w:w="5" w:type="nil"/>
        </w:trPr>
        <w:tc>
          <w:tcPr>
            <w:tcW w:w="15353" w:type="dxa"/>
            <w:gridSpan w:val="33"/>
            <w:tcBorders>
              <w:top w:val="single" w:sz="4" w:space="0" w:color="auto"/>
            </w:tcBorders>
          </w:tcPr>
          <w:p w:rsidR="00144434" w:rsidRPr="00C2159B" w:rsidRDefault="00144434" w:rsidP="00400D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4434" w:rsidRPr="00FB5942" w:rsidRDefault="00144434" w:rsidP="00FB59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0569"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К</w:t>
      </w:r>
      <w:r w:rsidRPr="00FB5942">
        <w:rPr>
          <w:rFonts w:ascii="Times New Roman" w:hAnsi="Times New Roman"/>
          <w:sz w:val="28"/>
          <w:szCs w:val="28"/>
        </w:rPr>
        <w:t>од раздела классификации расходов бюджетов, по которому предусматриваются бюджетные ассигнования на и</w:t>
      </w:r>
      <w:r w:rsidRPr="00FB5942">
        <w:rPr>
          <w:rFonts w:ascii="Times New Roman" w:hAnsi="Times New Roman"/>
          <w:sz w:val="28"/>
          <w:szCs w:val="28"/>
        </w:rPr>
        <w:t>с</w:t>
      </w:r>
      <w:r w:rsidRPr="00FB5942">
        <w:rPr>
          <w:rFonts w:ascii="Times New Roman" w:hAnsi="Times New Roman"/>
          <w:sz w:val="28"/>
          <w:szCs w:val="28"/>
        </w:rPr>
        <w:t>полн</w:t>
      </w:r>
      <w:r w:rsidRPr="00FB5942">
        <w:rPr>
          <w:rFonts w:ascii="Times New Roman" w:hAnsi="Times New Roman"/>
          <w:sz w:val="28"/>
          <w:szCs w:val="28"/>
        </w:rPr>
        <w:t>е</w:t>
      </w:r>
      <w:r w:rsidRPr="00FB5942">
        <w:rPr>
          <w:rFonts w:ascii="Times New Roman" w:hAnsi="Times New Roman"/>
          <w:sz w:val="28"/>
          <w:szCs w:val="28"/>
        </w:rPr>
        <w:t>ние расходного обязательства</w:t>
      </w:r>
      <w:r w:rsidRPr="00BB1E0E"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 Северский район</w:t>
      </w:r>
      <w:r w:rsidRPr="00FB5942">
        <w:rPr>
          <w:rFonts w:ascii="Times New Roman" w:hAnsi="Times New Roman"/>
          <w:sz w:val="28"/>
          <w:szCs w:val="28"/>
        </w:rPr>
        <w:t>;</w:t>
      </w:r>
    </w:p>
    <w:p w:rsidR="00144434" w:rsidRPr="00FB5942" w:rsidRDefault="00144434" w:rsidP="00FB59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0569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К</w:t>
      </w:r>
      <w:r w:rsidRPr="00FB5942">
        <w:rPr>
          <w:rFonts w:ascii="Times New Roman" w:hAnsi="Times New Roman"/>
          <w:sz w:val="28"/>
          <w:szCs w:val="28"/>
        </w:rPr>
        <w:t>од подраздела классификации расходов бюджетов, по которому предусматриваются бюджетные ассигнования на исполнение расходного обязательства</w:t>
      </w:r>
      <w:r w:rsidRPr="00BB1E0E"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 Северский район</w:t>
      </w:r>
      <w:r w:rsidRPr="00FB5942">
        <w:rPr>
          <w:rFonts w:ascii="Times New Roman" w:hAnsi="Times New Roman"/>
          <w:sz w:val="28"/>
          <w:szCs w:val="28"/>
        </w:rPr>
        <w:t>;</w:t>
      </w:r>
    </w:p>
    <w:p w:rsidR="00144434" w:rsidRPr="00FB5942" w:rsidRDefault="00144434" w:rsidP="00FB59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0569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>К</w:t>
      </w:r>
      <w:r w:rsidRPr="00FB5942">
        <w:rPr>
          <w:rFonts w:ascii="Times New Roman" w:hAnsi="Times New Roman"/>
          <w:sz w:val="28"/>
          <w:szCs w:val="28"/>
        </w:rPr>
        <w:t>од целевой статьи расходов классификации расходов бюджетов, по которой предусматриваются бюджетные асси</w:t>
      </w:r>
      <w:r w:rsidRPr="00FB5942">
        <w:rPr>
          <w:rFonts w:ascii="Times New Roman" w:hAnsi="Times New Roman"/>
          <w:sz w:val="28"/>
          <w:szCs w:val="28"/>
        </w:rPr>
        <w:t>г</w:t>
      </w:r>
      <w:r w:rsidRPr="00FB5942">
        <w:rPr>
          <w:rFonts w:ascii="Times New Roman" w:hAnsi="Times New Roman"/>
          <w:sz w:val="28"/>
          <w:szCs w:val="28"/>
        </w:rPr>
        <w:t>нов</w:t>
      </w:r>
      <w:r w:rsidRPr="00FB5942">
        <w:rPr>
          <w:rFonts w:ascii="Times New Roman" w:hAnsi="Times New Roman"/>
          <w:sz w:val="28"/>
          <w:szCs w:val="28"/>
        </w:rPr>
        <w:t>а</w:t>
      </w:r>
      <w:r w:rsidRPr="00FB5942">
        <w:rPr>
          <w:rFonts w:ascii="Times New Roman" w:hAnsi="Times New Roman"/>
          <w:sz w:val="28"/>
          <w:szCs w:val="28"/>
        </w:rPr>
        <w:t>ния на исполнение расходного обязательства</w:t>
      </w:r>
      <w:r w:rsidRPr="00BB1E0E"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 Северский район</w:t>
      </w:r>
      <w:r w:rsidRPr="00FB5942">
        <w:rPr>
          <w:rFonts w:ascii="Times New Roman" w:hAnsi="Times New Roman"/>
          <w:sz w:val="28"/>
          <w:szCs w:val="28"/>
        </w:rPr>
        <w:t>;</w:t>
      </w:r>
    </w:p>
    <w:p w:rsidR="00144434" w:rsidRDefault="00144434" w:rsidP="00FB59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0569">
        <w:rPr>
          <w:rFonts w:ascii="Times New Roman" w:hAnsi="Times New Roman"/>
          <w:sz w:val="28"/>
          <w:szCs w:val="28"/>
          <w:vertAlign w:val="superscript"/>
        </w:rPr>
        <w:t>4</w:t>
      </w:r>
      <w:r>
        <w:rPr>
          <w:rFonts w:ascii="Times New Roman" w:hAnsi="Times New Roman"/>
          <w:sz w:val="28"/>
          <w:szCs w:val="28"/>
        </w:rPr>
        <w:t>К</w:t>
      </w:r>
      <w:r w:rsidRPr="00FB5942">
        <w:rPr>
          <w:rFonts w:ascii="Times New Roman" w:hAnsi="Times New Roman"/>
          <w:sz w:val="28"/>
          <w:szCs w:val="28"/>
        </w:rPr>
        <w:t>од вида расходов классификации расходов бюджетов, по которому предусматриваются бюджетные ассигнования на и</w:t>
      </w:r>
      <w:r w:rsidRPr="00FB5942">
        <w:rPr>
          <w:rFonts w:ascii="Times New Roman" w:hAnsi="Times New Roman"/>
          <w:sz w:val="28"/>
          <w:szCs w:val="28"/>
        </w:rPr>
        <w:t>с</w:t>
      </w:r>
      <w:r w:rsidRPr="00FB5942">
        <w:rPr>
          <w:rFonts w:ascii="Times New Roman" w:hAnsi="Times New Roman"/>
          <w:sz w:val="28"/>
          <w:szCs w:val="28"/>
        </w:rPr>
        <w:t>полнение расходного обязательства</w:t>
      </w:r>
      <w:r w:rsidRPr="00BB1E0E"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 Северский район</w:t>
      </w:r>
      <w:r w:rsidRPr="00FB594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».</w:t>
      </w:r>
    </w:p>
    <w:p w:rsidR="00144434" w:rsidRDefault="00144434" w:rsidP="00E077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44434" w:rsidRDefault="00144434" w:rsidP="00E077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44434" w:rsidRPr="00BB1E0E" w:rsidRDefault="00144434" w:rsidP="00BB1E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144434" w:rsidRPr="00BB1E0E" w:rsidRDefault="00144434" w:rsidP="00BB1E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(начальник финансового управления)        </w:t>
      </w:r>
      <w:r w:rsidRPr="00BB1E0E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BB1E0E">
        <w:rPr>
          <w:rFonts w:ascii="Times New Roman" w:hAnsi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Д.С.Гостев</w:t>
      </w:r>
    </w:p>
    <w:p w:rsidR="00144434" w:rsidRPr="00F51496" w:rsidRDefault="00144434" w:rsidP="00BB1E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sectPr w:rsidR="00144434" w:rsidRPr="00F51496" w:rsidSect="00160DFC">
      <w:headerReference w:type="default" r:id="rId7"/>
      <w:pgSz w:w="16838" w:h="11905" w:orient="landscape"/>
      <w:pgMar w:top="1644" w:right="1134" w:bottom="510" w:left="992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4434" w:rsidRDefault="00144434" w:rsidP="005B699D">
      <w:pPr>
        <w:spacing w:after="0" w:line="240" w:lineRule="auto"/>
      </w:pPr>
      <w:r>
        <w:separator/>
      </w:r>
    </w:p>
  </w:endnote>
  <w:endnote w:type="continuationSeparator" w:id="0">
    <w:p w:rsidR="00144434" w:rsidRDefault="00144434" w:rsidP="005B6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4434" w:rsidRDefault="00144434" w:rsidP="005B699D">
      <w:pPr>
        <w:spacing w:after="0" w:line="240" w:lineRule="auto"/>
      </w:pPr>
      <w:r>
        <w:separator/>
      </w:r>
    </w:p>
  </w:footnote>
  <w:footnote w:type="continuationSeparator" w:id="0">
    <w:p w:rsidR="00144434" w:rsidRDefault="00144434" w:rsidP="005B69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434" w:rsidRPr="004F356F" w:rsidRDefault="00144434">
    <w:pPr>
      <w:pStyle w:val="Header"/>
      <w:jc w:val="center"/>
      <w:rPr>
        <w:rFonts w:ascii="Times New Roman" w:hAnsi="Times New Roman"/>
        <w:sz w:val="28"/>
        <w:szCs w:val="28"/>
      </w:rPr>
    </w:pPr>
  </w:p>
  <w:p w:rsidR="00144434" w:rsidRDefault="0014443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F2FF5"/>
    <w:multiLevelType w:val="hybridMultilevel"/>
    <w:tmpl w:val="FE18636E"/>
    <w:lvl w:ilvl="0" w:tplc="03FC4882">
      <w:start w:val="1"/>
      <w:numFmt w:val="decimal"/>
      <w:lvlText w:val="%1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4BD27DED"/>
    <w:multiLevelType w:val="hybridMultilevel"/>
    <w:tmpl w:val="861EB470"/>
    <w:lvl w:ilvl="0" w:tplc="2140D980">
      <w:start w:val="1"/>
      <w:numFmt w:val="decimal"/>
      <w:lvlText w:val="%1-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5A0E0ED1"/>
    <w:multiLevelType w:val="hybridMultilevel"/>
    <w:tmpl w:val="861EB470"/>
    <w:lvl w:ilvl="0" w:tplc="2140D980">
      <w:start w:val="1"/>
      <w:numFmt w:val="decimal"/>
      <w:lvlText w:val="%1-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7FF82212"/>
    <w:multiLevelType w:val="hybridMultilevel"/>
    <w:tmpl w:val="861EB470"/>
    <w:lvl w:ilvl="0" w:tplc="2140D980">
      <w:start w:val="1"/>
      <w:numFmt w:val="decimal"/>
      <w:lvlText w:val="%1-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72E5"/>
    <w:rsid w:val="0000150C"/>
    <w:rsid w:val="00004B12"/>
    <w:rsid w:val="00004B37"/>
    <w:rsid w:val="00007E91"/>
    <w:rsid w:val="00020870"/>
    <w:rsid w:val="000214A5"/>
    <w:rsid w:val="00026529"/>
    <w:rsid w:val="00031EE1"/>
    <w:rsid w:val="000326D1"/>
    <w:rsid w:val="00033DD3"/>
    <w:rsid w:val="00034786"/>
    <w:rsid w:val="0004304B"/>
    <w:rsid w:val="00053A1B"/>
    <w:rsid w:val="00057617"/>
    <w:rsid w:val="00062C64"/>
    <w:rsid w:val="00064EDE"/>
    <w:rsid w:val="00083EB4"/>
    <w:rsid w:val="000A157C"/>
    <w:rsid w:val="000C0180"/>
    <w:rsid w:val="000C175E"/>
    <w:rsid w:val="000C5E86"/>
    <w:rsid w:val="000C5F61"/>
    <w:rsid w:val="000D009A"/>
    <w:rsid w:val="000D1CD1"/>
    <w:rsid w:val="000D45F9"/>
    <w:rsid w:val="000E519C"/>
    <w:rsid w:val="000E7E6B"/>
    <w:rsid w:val="000F1619"/>
    <w:rsid w:val="00103B94"/>
    <w:rsid w:val="00106AEF"/>
    <w:rsid w:val="001120D2"/>
    <w:rsid w:val="00113036"/>
    <w:rsid w:val="00113646"/>
    <w:rsid w:val="00142BC4"/>
    <w:rsid w:val="00144434"/>
    <w:rsid w:val="00145189"/>
    <w:rsid w:val="00147E1F"/>
    <w:rsid w:val="00152784"/>
    <w:rsid w:val="00157B1D"/>
    <w:rsid w:val="00160DFC"/>
    <w:rsid w:val="00160F8D"/>
    <w:rsid w:val="00171CC9"/>
    <w:rsid w:val="00174945"/>
    <w:rsid w:val="00175159"/>
    <w:rsid w:val="00181047"/>
    <w:rsid w:val="00181792"/>
    <w:rsid w:val="00183577"/>
    <w:rsid w:val="00191C7F"/>
    <w:rsid w:val="00195D88"/>
    <w:rsid w:val="001A0334"/>
    <w:rsid w:val="001A29A3"/>
    <w:rsid w:val="001A43F7"/>
    <w:rsid w:val="001A5BF1"/>
    <w:rsid w:val="001A62FD"/>
    <w:rsid w:val="001B01A6"/>
    <w:rsid w:val="001B0D49"/>
    <w:rsid w:val="001B3593"/>
    <w:rsid w:val="001B3F7C"/>
    <w:rsid w:val="001B55E0"/>
    <w:rsid w:val="001C1907"/>
    <w:rsid w:val="001C428C"/>
    <w:rsid w:val="001C5D2A"/>
    <w:rsid w:val="001D488B"/>
    <w:rsid w:val="001E0334"/>
    <w:rsid w:val="001E284D"/>
    <w:rsid w:val="001E33E2"/>
    <w:rsid w:val="001E5CB4"/>
    <w:rsid w:val="001E5E88"/>
    <w:rsid w:val="001E66DB"/>
    <w:rsid w:val="001F7226"/>
    <w:rsid w:val="00206591"/>
    <w:rsid w:val="00221D9A"/>
    <w:rsid w:val="00222F78"/>
    <w:rsid w:val="0022483C"/>
    <w:rsid w:val="00227CCC"/>
    <w:rsid w:val="0023079B"/>
    <w:rsid w:val="00243BE0"/>
    <w:rsid w:val="00245F8C"/>
    <w:rsid w:val="00246834"/>
    <w:rsid w:val="00247F6F"/>
    <w:rsid w:val="002675EE"/>
    <w:rsid w:val="002739BB"/>
    <w:rsid w:val="00285A0D"/>
    <w:rsid w:val="00295394"/>
    <w:rsid w:val="002A6E1B"/>
    <w:rsid w:val="002B0517"/>
    <w:rsid w:val="002B3468"/>
    <w:rsid w:val="002B5A00"/>
    <w:rsid w:val="002B62F0"/>
    <w:rsid w:val="002C61C9"/>
    <w:rsid w:val="002D10A5"/>
    <w:rsid w:val="002D4CB0"/>
    <w:rsid w:val="002D6225"/>
    <w:rsid w:val="002D6943"/>
    <w:rsid w:val="002E288C"/>
    <w:rsid w:val="002F3502"/>
    <w:rsid w:val="002F7916"/>
    <w:rsid w:val="00300A4A"/>
    <w:rsid w:val="00303114"/>
    <w:rsid w:val="0030579C"/>
    <w:rsid w:val="00307107"/>
    <w:rsid w:val="00316155"/>
    <w:rsid w:val="00326DB8"/>
    <w:rsid w:val="0033364D"/>
    <w:rsid w:val="0033711A"/>
    <w:rsid w:val="00342394"/>
    <w:rsid w:val="00354806"/>
    <w:rsid w:val="00354AF6"/>
    <w:rsid w:val="003619E9"/>
    <w:rsid w:val="003641B2"/>
    <w:rsid w:val="00370389"/>
    <w:rsid w:val="0037043C"/>
    <w:rsid w:val="003720A2"/>
    <w:rsid w:val="003728EE"/>
    <w:rsid w:val="00377FBA"/>
    <w:rsid w:val="00382B4A"/>
    <w:rsid w:val="00395F48"/>
    <w:rsid w:val="00397F7B"/>
    <w:rsid w:val="003A1316"/>
    <w:rsid w:val="003A3771"/>
    <w:rsid w:val="003C10FF"/>
    <w:rsid w:val="003C2185"/>
    <w:rsid w:val="003C5359"/>
    <w:rsid w:val="003C6073"/>
    <w:rsid w:val="003D1591"/>
    <w:rsid w:val="003D49D6"/>
    <w:rsid w:val="003E2403"/>
    <w:rsid w:val="003E2EED"/>
    <w:rsid w:val="003E49E9"/>
    <w:rsid w:val="003E6669"/>
    <w:rsid w:val="003E7889"/>
    <w:rsid w:val="003F06FE"/>
    <w:rsid w:val="00400DAC"/>
    <w:rsid w:val="00404C75"/>
    <w:rsid w:val="00417C96"/>
    <w:rsid w:val="00422B9B"/>
    <w:rsid w:val="004230D3"/>
    <w:rsid w:val="004250D9"/>
    <w:rsid w:val="00427644"/>
    <w:rsid w:val="00432521"/>
    <w:rsid w:val="004331FB"/>
    <w:rsid w:val="00434A6F"/>
    <w:rsid w:val="00443C7B"/>
    <w:rsid w:val="0046159A"/>
    <w:rsid w:val="00464E4A"/>
    <w:rsid w:val="004661B8"/>
    <w:rsid w:val="0047575C"/>
    <w:rsid w:val="004775AF"/>
    <w:rsid w:val="00487F32"/>
    <w:rsid w:val="004A0A3D"/>
    <w:rsid w:val="004A53AD"/>
    <w:rsid w:val="004A7F12"/>
    <w:rsid w:val="004B3F66"/>
    <w:rsid w:val="004C02BD"/>
    <w:rsid w:val="004C38C4"/>
    <w:rsid w:val="004C3ADD"/>
    <w:rsid w:val="004D066A"/>
    <w:rsid w:val="004D2227"/>
    <w:rsid w:val="004D6603"/>
    <w:rsid w:val="004E0838"/>
    <w:rsid w:val="004E29DD"/>
    <w:rsid w:val="004E4580"/>
    <w:rsid w:val="004E464F"/>
    <w:rsid w:val="004E64FB"/>
    <w:rsid w:val="004E7699"/>
    <w:rsid w:val="004F0584"/>
    <w:rsid w:val="004F1A7D"/>
    <w:rsid w:val="004F2A10"/>
    <w:rsid w:val="004F3347"/>
    <w:rsid w:val="004F356F"/>
    <w:rsid w:val="004F61DC"/>
    <w:rsid w:val="004F6EA8"/>
    <w:rsid w:val="004F725F"/>
    <w:rsid w:val="004F760D"/>
    <w:rsid w:val="005029BF"/>
    <w:rsid w:val="00503C7C"/>
    <w:rsid w:val="00521779"/>
    <w:rsid w:val="0052318C"/>
    <w:rsid w:val="0053455C"/>
    <w:rsid w:val="00537276"/>
    <w:rsid w:val="00537761"/>
    <w:rsid w:val="00540B3A"/>
    <w:rsid w:val="005431AF"/>
    <w:rsid w:val="00552F3E"/>
    <w:rsid w:val="005552A0"/>
    <w:rsid w:val="0055740A"/>
    <w:rsid w:val="005651D1"/>
    <w:rsid w:val="00576EE5"/>
    <w:rsid w:val="00583A5B"/>
    <w:rsid w:val="005A42AB"/>
    <w:rsid w:val="005B016D"/>
    <w:rsid w:val="005B05BB"/>
    <w:rsid w:val="005B07E7"/>
    <w:rsid w:val="005B699D"/>
    <w:rsid w:val="005C301C"/>
    <w:rsid w:val="005C65CB"/>
    <w:rsid w:val="005D031D"/>
    <w:rsid w:val="005D4D87"/>
    <w:rsid w:val="005E14B0"/>
    <w:rsid w:val="005E27D7"/>
    <w:rsid w:val="005E67F4"/>
    <w:rsid w:val="005F0752"/>
    <w:rsid w:val="005F1DD1"/>
    <w:rsid w:val="005F47C5"/>
    <w:rsid w:val="005F61BF"/>
    <w:rsid w:val="006069A9"/>
    <w:rsid w:val="0060734A"/>
    <w:rsid w:val="0061165C"/>
    <w:rsid w:val="00611A93"/>
    <w:rsid w:val="006152DC"/>
    <w:rsid w:val="0061778A"/>
    <w:rsid w:val="006242FD"/>
    <w:rsid w:val="0062735E"/>
    <w:rsid w:val="00630EA9"/>
    <w:rsid w:val="00636F92"/>
    <w:rsid w:val="0063788E"/>
    <w:rsid w:val="00637FF1"/>
    <w:rsid w:val="00645FF1"/>
    <w:rsid w:val="00657A55"/>
    <w:rsid w:val="0066311A"/>
    <w:rsid w:val="006648DA"/>
    <w:rsid w:val="00665716"/>
    <w:rsid w:val="00666C45"/>
    <w:rsid w:val="00672580"/>
    <w:rsid w:val="0069079F"/>
    <w:rsid w:val="0069282F"/>
    <w:rsid w:val="00693C0E"/>
    <w:rsid w:val="00695693"/>
    <w:rsid w:val="00696D11"/>
    <w:rsid w:val="006A21F1"/>
    <w:rsid w:val="006A4018"/>
    <w:rsid w:val="006A4AB0"/>
    <w:rsid w:val="006B033F"/>
    <w:rsid w:val="006B0E30"/>
    <w:rsid w:val="006B7F7B"/>
    <w:rsid w:val="006C55E8"/>
    <w:rsid w:val="006C58A6"/>
    <w:rsid w:val="006C77AD"/>
    <w:rsid w:val="006D5821"/>
    <w:rsid w:val="006F51DA"/>
    <w:rsid w:val="006F6BB0"/>
    <w:rsid w:val="007013E3"/>
    <w:rsid w:val="0070468B"/>
    <w:rsid w:val="007068EF"/>
    <w:rsid w:val="00710794"/>
    <w:rsid w:val="00713531"/>
    <w:rsid w:val="00714A1C"/>
    <w:rsid w:val="007163E8"/>
    <w:rsid w:val="00720E5B"/>
    <w:rsid w:val="0074052D"/>
    <w:rsid w:val="00741157"/>
    <w:rsid w:val="00746E1F"/>
    <w:rsid w:val="00747ED0"/>
    <w:rsid w:val="00750CEE"/>
    <w:rsid w:val="00761CD5"/>
    <w:rsid w:val="007709CC"/>
    <w:rsid w:val="00774CF6"/>
    <w:rsid w:val="00780376"/>
    <w:rsid w:val="0078238A"/>
    <w:rsid w:val="00782FE4"/>
    <w:rsid w:val="00784188"/>
    <w:rsid w:val="00786F1B"/>
    <w:rsid w:val="00787C02"/>
    <w:rsid w:val="007A3075"/>
    <w:rsid w:val="007B16C4"/>
    <w:rsid w:val="007B2236"/>
    <w:rsid w:val="007B55DC"/>
    <w:rsid w:val="007C1171"/>
    <w:rsid w:val="007C127B"/>
    <w:rsid w:val="007C31C3"/>
    <w:rsid w:val="007D4506"/>
    <w:rsid w:val="007F1A0B"/>
    <w:rsid w:val="00802590"/>
    <w:rsid w:val="00802FCD"/>
    <w:rsid w:val="008068AE"/>
    <w:rsid w:val="00806E50"/>
    <w:rsid w:val="00810041"/>
    <w:rsid w:val="00814B6F"/>
    <w:rsid w:val="0082200F"/>
    <w:rsid w:val="00822070"/>
    <w:rsid w:val="008244FF"/>
    <w:rsid w:val="008255A3"/>
    <w:rsid w:val="00832FA2"/>
    <w:rsid w:val="00834F61"/>
    <w:rsid w:val="00840C8E"/>
    <w:rsid w:val="00841001"/>
    <w:rsid w:val="00842841"/>
    <w:rsid w:val="00845DF6"/>
    <w:rsid w:val="00851A0A"/>
    <w:rsid w:val="00852D43"/>
    <w:rsid w:val="00854583"/>
    <w:rsid w:val="00855DDD"/>
    <w:rsid w:val="00857946"/>
    <w:rsid w:val="0086381D"/>
    <w:rsid w:val="00863F2A"/>
    <w:rsid w:val="0087040F"/>
    <w:rsid w:val="00871A7F"/>
    <w:rsid w:val="00883CD6"/>
    <w:rsid w:val="00884588"/>
    <w:rsid w:val="00886CB4"/>
    <w:rsid w:val="00887683"/>
    <w:rsid w:val="00890BFD"/>
    <w:rsid w:val="00896E74"/>
    <w:rsid w:val="00897763"/>
    <w:rsid w:val="008A09AD"/>
    <w:rsid w:val="008A4B20"/>
    <w:rsid w:val="008B0280"/>
    <w:rsid w:val="008B52D9"/>
    <w:rsid w:val="008B59FF"/>
    <w:rsid w:val="008C273D"/>
    <w:rsid w:val="008C6E08"/>
    <w:rsid w:val="008D0351"/>
    <w:rsid w:val="008D0F25"/>
    <w:rsid w:val="008D6DC3"/>
    <w:rsid w:val="008F23BB"/>
    <w:rsid w:val="00900CE8"/>
    <w:rsid w:val="00903080"/>
    <w:rsid w:val="009050C2"/>
    <w:rsid w:val="00915A5B"/>
    <w:rsid w:val="009170C8"/>
    <w:rsid w:val="00920077"/>
    <w:rsid w:val="00923549"/>
    <w:rsid w:val="00926169"/>
    <w:rsid w:val="00926FAF"/>
    <w:rsid w:val="00931865"/>
    <w:rsid w:val="00934186"/>
    <w:rsid w:val="009342A1"/>
    <w:rsid w:val="009352A7"/>
    <w:rsid w:val="00947432"/>
    <w:rsid w:val="00951300"/>
    <w:rsid w:val="00951A9F"/>
    <w:rsid w:val="00956D2D"/>
    <w:rsid w:val="00961CFA"/>
    <w:rsid w:val="00963A32"/>
    <w:rsid w:val="0096608B"/>
    <w:rsid w:val="009672E5"/>
    <w:rsid w:val="00973565"/>
    <w:rsid w:val="009824E0"/>
    <w:rsid w:val="009946ED"/>
    <w:rsid w:val="00995ADC"/>
    <w:rsid w:val="009A0782"/>
    <w:rsid w:val="009A1BF3"/>
    <w:rsid w:val="009A2CF4"/>
    <w:rsid w:val="009B16AE"/>
    <w:rsid w:val="009C21F6"/>
    <w:rsid w:val="009D3CE1"/>
    <w:rsid w:val="009D4034"/>
    <w:rsid w:val="009E0A5A"/>
    <w:rsid w:val="009E6615"/>
    <w:rsid w:val="009F1503"/>
    <w:rsid w:val="009F7AFF"/>
    <w:rsid w:val="00A04179"/>
    <w:rsid w:val="00A05436"/>
    <w:rsid w:val="00A07607"/>
    <w:rsid w:val="00A119AE"/>
    <w:rsid w:val="00A163DE"/>
    <w:rsid w:val="00A20A60"/>
    <w:rsid w:val="00A2352D"/>
    <w:rsid w:val="00A33D96"/>
    <w:rsid w:val="00A4172F"/>
    <w:rsid w:val="00A56E27"/>
    <w:rsid w:val="00A60569"/>
    <w:rsid w:val="00A608D0"/>
    <w:rsid w:val="00A62D45"/>
    <w:rsid w:val="00A737BB"/>
    <w:rsid w:val="00A73BFF"/>
    <w:rsid w:val="00A73EFF"/>
    <w:rsid w:val="00A74AEE"/>
    <w:rsid w:val="00A7501D"/>
    <w:rsid w:val="00A8089B"/>
    <w:rsid w:val="00A83EE3"/>
    <w:rsid w:val="00A84D39"/>
    <w:rsid w:val="00A86C45"/>
    <w:rsid w:val="00AA3D21"/>
    <w:rsid w:val="00AA59C2"/>
    <w:rsid w:val="00AA5C5F"/>
    <w:rsid w:val="00AA71D5"/>
    <w:rsid w:val="00AB2FFA"/>
    <w:rsid w:val="00AB5590"/>
    <w:rsid w:val="00AB6205"/>
    <w:rsid w:val="00AB62AC"/>
    <w:rsid w:val="00AC252C"/>
    <w:rsid w:val="00AD6BDC"/>
    <w:rsid w:val="00AE4B54"/>
    <w:rsid w:val="00AE6D54"/>
    <w:rsid w:val="00AF6F9C"/>
    <w:rsid w:val="00AF7254"/>
    <w:rsid w:val="00B04686"/>
    <w:rsid w:val="00B04F43"/>
    <w:rsid w:val="00B050DC"/>
    <w:rsid w:val="00B21CC0"/>
    <w:rsid w:val="00B2624C"/>
    <w:rsid w:val="00B26EDA"/>
    <w:rsid w:val="00B331B0"/>
    <w:rsid w:val="00B35531"/>
    <w:rsid w:val="00B42E73"/>
    <w:rsid w:val="00B44B81"/>
    <w:rsid w:val="00B45F8E"/>
    <w:rsid w:val="00B47928"/>
    <w:rsid w:val="00B56A93"/>
    <w:rsid w:val="00B75B53"/>
    <w:rsid w:val="00B76351"/>
    <w:rsid w:val="00B7745B"/>
    <w:rsid w:val="00B8082F"/>
    <w:rsid w:val="00B81221"/>
    <w:rsid w:val="00B81571"/>
    <w:rsid w:val="00B8290F"/>
    <w:rsid w:val="00B84584"/>
    <w:rsid w:val="00B947A6"/>
    <w:rsid w:val="00B94CE6"/>
    <w:rsid w:val="00B95CAC"/>
    <w:rsid w:val="00BA00B6"/>
    <w:rsid w:val="00BA15BB"/>
    <w:rsid w:val="00BA1C6D"/>
    <w:rsid w:val="00BA43FD"/>
    <w:rsid w:val="00BA6073"/>
    <w:rsid w:val="00BB1E0E"/>
    <w:rsid w:val="00BB66A1"/>
    <w:rsid w:val="00BB722E"/>
    <w:rsid w:val="00BC51AB"/>
    <w:rsid w:val="00BC646E"/>
    <w:rsid w:val="00BD08EC"/>
    <w:rsid w:val="00BD63F2"/>
    <w:rsid w:val="00BE012E"/>
    <w:rsid w:val="00BE0DA3"/>
    <w:rsid w:val="00BE1936"/>
    <w:rsid w:val="00BE37D5"/>
    <w:rsid w:val="00BE48AD"/>
    <w:rsid w:val="00BE7EEA"/>
    <w:rsid w:val="00BF17BE"/>
    <w:rsid w:val="00BF2749"/>
    <w:rsid w:val="00BF3F09"/>
    <w:rsid w:val="00BF607E"/>
    <w:rsid w:val="00C0037A"/>
    <w:rsid w:val="00C044BE"/>
    <w:rsid w:val="00C07C5D"/>
    <w:rsid w:val="00C109FA"/>
    <w:rsid w:val="00C1642C"/>
    <w:rsid w:val="00C1766F"/>
    <w:rsid w:val="00C203E9"/>
    <w:rsid w:val="00C2159B"/>
    <w:rsid w:val="00C2622E"/>
    <w:rsid w:val="00C339AD"/>
    <w:rsid w:val="00C4163D"/>
    <w:rsid w:val="00C51998"/>
    <w:rsid w:val="00C62B59"/>
    <w:rsid w:val="00C63432"/>
    <w:rsid w:val="00C63A3C"/>
    <w:rsid w:val="00C67F3A"/>
    <w:rsid w:val="00C70953"/>
    <w:rsid w:val="00C75CD9"/>
    <w:rsid w:val="00C76C57"/>
    <w:rsid w:val="00C76FA1"/>
    <w:rsid w:val="00C93CFC"/>
    <w:rsid w:val="00C94507"/>
    <w:rsid w:val="00CA5E1E"/>
    <w:rsid w:val="00CB0DC5"/>
    <w:rsid w:val="00CB5C7B"/>
    <w:rsid w:val="00CB5F5F"/>
    <w:rsid w:val="00CC0CC7"/>
    <w:rsid w:val="00CC4FAE"/>
    <w:rsid w:val="00CC7C8C"/>
    <w:rsid w:val="00CD6BBB"/>
    <w:rsid w:val="00CE10AC"/>
    <w:rsid w:val="00CE38E4"/>
    <w:rsid w:val="00CE5359"/>
    <w:rsid w:val="00CF4D83"/>
    <w:rsid w:val="00CF5122"/>
    <w:rsid w:val="00CF5ECC"/>
    <w:rsid w:val="00D0101D"/>
    <w:rsid w:val="00D05EC7"/>
    <w:rsid w:val="00D0600C"/>
    <w:rsid w:val="00D1533C"/>
    <w:rsid w:val="00D161E8"/>
    <w:rsid w:val="00D26BD6"/>
    <w:rsid w:val="00D32F94"/>
    <w:rsid w:val="00D33D51"/>
    <w:rsid w:val="00D410C4"/>
    <w:rsid w:val="00D42F08"/>
    <w:rsid w:val="00D5052A"/>
    <w:rsid w:val="00D52F91"/>
    <w:rsid w:val="00D61F2B"/>
    <w:rsid w:val="00D65F3F"/>
    <w:rsid w:val="00D67128"/>
    <w:rsid w:val="00D677F3"/>
    <w:rsid w:val="00D77EE4"/>
    <w:rsid w:val="00D8183F"/>
    <w:rsid w:val="00D83EE1"/>
    <w:rsid w:val="00D8713D"/>
    <w:rsid w:val="00D9277D"/>
    <w:rsid w:val="00DA2D9E"/>
    <w:rsid w:val="00DA7FEB"/>
    <w:rsid w:val="00DB1500"/>
    <w:rsid w:val="00DC0D39"/>
    <w:rsid w:val="00DC53B7"/>
    <w:rsid w:val="00DC5612"/>
    <w:rsid w:val="00DC6831"/>
    <w:rsid w:val="00DD16D7"/>
    <w:rsid w:val="00DD173E"/>
    <w:rsid w:val="00DD58FB"/>
    <w:rsid w:val="00DE013A"/>
    <w:rsid w:val="00DE05DC"/>
    <w:rsid w:val="00DE3E44"/>
    <w:rsid w:val="00DE43F1"/>
    <w:rsid w:val="00DE7914"/>
    <w:rsid w:val="00DF1CA1"/>
    <w:rsid w:val="00E00C4E"/>
    <w:rsid w:val="00E01A76"/>
    <w:rsid w:val="00E077F5"/>
    <w:rsid w:val="00E16D37"/>
    <w:rsid w:val="00E30148"/>
    <w:rsid w:val="00E31A20"/>
    <w:rsid w:val="00E32CC6"/>
    <w:rsid w:val="00E52CC9"/>
    <w:rsid w:val="00E541A6"/>
    <w:rsid w:val="00E739DC"/>
    <w:rsid w:val="00E762DD"/>
    <w:rsid w:val="00E97B7A"/>
    <w:rsid w:val="00EA1E93"/>
    <w:rsid w:val="00EA3CB7"/>
    <w:rsid w:val="00EB0A49"/>
    <w:rsid w:val="00EB26D5"/>
    <w:rsid w:val="00EC0645"/>
    <w:rsid w:val="00EC766D"/>
    <w:rsid w:val="00ED2A9D"/>
    <w:rsid w:val="00ED4886"/>
    <w:rsid w:val="00EE3202"/>
    <w:rsid w:val="00EE35D9"/>
    <w:rsid w:val="00EE5F74"/>
    <w:rsid w:val="00EE730C"/>
    <w:rsid w:val="00EF3BC3"/>
    <w:rsid w:val="00EF67CD"/>
    <w:rsid w:val="00F121F7"/>
    <w:rsid w:val="00F16BE4"/>
    <w:rsid w:val="00F16E34"/>
    <w:rsid w:val="00F233D3"/>
    <w:rsid w:val="00F25E2A"/>
    <w:rsid w:val="00F26364"/>
    <w:rsid w:val="00F3556E"/>
    <w:rsid w:val="00F37413"/>
    <w:rsid w:val="00F51496"/>
    <w:rsid w:val="00F5515D"/>
    <w:rsid w:val="00F56D82"/>
    <w:rsid w:val="00F6054C"/>
    <w:rsid w:val="00F60997"/>
    <w:rsid w:val="00F61FE2"/>
    <w:rsid w:val="00F77816"/>
    <w:rsid w:val="00F81953"/>
    <w:rsid w:val="00F83BD3"/>
    <w:rsid w:val="00F9320D"/>
    <w:rsid w:val="00F957CB"/>
    <w:rsid w:val="00F95F92"/>
    <w:rsid w:val="00FA26D4"/>
    <w:rsid w:val="00FB0A20"/>
    <w:rsid w:val="00FB34C0"/>
    <w:rsid w:val="00FB5942"/>
    <w:rsid w:val="00FC0E0F"/>
    <w:rsid w:val="00FC32BC"/>
    <w:rsid w:val="00FD5405"/>
    <w:rsid w:val="00FD7E76"/>
    <w:rsid w:val="00FE4277"/>
    <w:rsid w:val="00FE5997"/>
    <w:rsid w:val="00FF1E7D"/>
    <w:rsid w:val="00FF2640"/>
    <w:rsid w:val="00FF3748"/>
    <w:rsid w:val="00FF42F0"/>
    <w:rsid w:val="00FF51A3"/>
    <w:rsid w:val="00FF6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35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672E5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9672E5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FB0A20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86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86F1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4F760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5B69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B699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B69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B699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48</TotalTime>
  <Pages>4</Pages>
  <Words>1110</Words>
  <Characters>6332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Гриппа Е.Г.</dc:creator>
  <cp:keywords/>
  <dc:description/>
  <cp:lastModifiedBy>vasilenkon</cp:lastModifiedBy>
  <cp:revision>24</cp:revision>
  <cp:lastPrinted>2016-06-20T11:36:00Z</cp:lastPrinted>
  <dcterms:created xsi:type="dcterms:W3CDTF">2016-04-04T08:50:00Z</dcterms:created>
  <dcterms:modified xsi:type="dcterms:W3CDTF">2016-06-20T11:38:00Z</dcterms:modified>
</cp:coreProperties>
</file>